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Richmond and Northallerton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Richmond and Northallerton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Richmond and Northallerton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Richmond and Northallerton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Richmond and Northallerton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Richmond and Northallerton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Richmond and Northallerton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Richmond and Northallerton is estimated to be </w:t>
      </w:r>
      <w:r w:rsidRPr="00773DF7">
        <w:rPr>
          <w:rFonts w:ascii="Libre Franklin Light" w:eastAsia="Times New Roman" w:hAnsi="Libre Franklin Light" w:cs="Calibri Light"/>
          <w:b/>
          <w:bCs/>
          <w:color w:val="C45911" w:themeColor="accent2" w:themeShade="BF"/>
        </w:rPr>
        <w:t xml:space="preserve">£763,157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Richmond and Northallerton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Richmond and Northallerton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Richmond and Northallerton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Richmond and Northallerton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ichmond and Northaller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Richmond and Northallerton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ichmond and Northaller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Richmond and Northallerton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Richmond and Northallerton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ichmond and Northaller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Richmond and Northallerton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Richmond and Northallerton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Richmond and Northallerton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Richmond and Northallerton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Richmond and Northallerton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Richmond and Northallerton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£763,157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Richmond and Northallerton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£12,431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£257,071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£18,416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£460,564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£763,157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Richmond and Northallerton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Richmond and Northallerton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and Northallerton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and Northallerton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and Northallerton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and Northallerton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Richmond and Northallerton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Richmond and Northallerton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Richmond and Northallerton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Richmond and Northallerton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Richmond and Northallerton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Richmond and Northallerton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2199BC1-93DF-4CCA-B52A-BB88EB21906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